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22BFF">
        <w:rPr>
          <w:rFonts w:cs="Arial"/>
          <w:b/>
          <w:caps/>
          <w:sz w:val="28"/>
          <w:szCs w:val="28"/>
        </w:rPr>
        <w:t>1</w:t>
      </w:r>
      <w:r w:rsidR="003C5B7B">
        <w:rPr>
          <w:rFonts w:cs="Arial"/>
          <w:b/>
          <w:caps/>
          <w:sz w:val="28"/>
          <w:szCs w:val="28"/>
        </w:rPr>
        <w:t>317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A5B14" w:rsidP="00755DA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 estudo de viabilidade sobre a possibilidade de troca das atuais lâmpadas de todos os postes da iluminação pública da Rua das Crisandálias, no Parque Santo Antonio, por lâmpadas LED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</w:t>
      </w:r>
      <w:r w:rsidR="001B649B">
        <w:rPr>
          <w:rFonts w:cs="Arial"/>
        </w:rPr>
        <w:t xml:space="preserve"> as</w:t>
      </w:r>
      <w:r w:rsidR="001C7A18">
        <w:rPr>
          <w:rFonts w:cs="Arial"/>
        </w:rPr>
        <w:t xml:space="preserve"> providências cabíveis</w:t>
      </w:r>
      <w:r w:rsidR="006C24BD">
        <w:rPr>
          <w:rFonts w:cs="Arial"/>
        </w:rPr>
        <w:t xml:space="preserve"> visando </w:t>
      </w:r>
      <w:r w:rsidR="00674EC6">
        <w:rPr>
          <w:rFonts w:cs="Arial"/>
        </w:rPr>
        <w:t xml:space="preserve">à </w:t>
      </w:r>
      <w:r w:rsidR="006C24BD">
        <w:rPr>
          <w:rFonts w:cs="Arial"/>
        </w:rPr>
        <w:t xml:space="preserve">realização de </w:t>
      </w:r>
      <w:r w:rsidR="006C24BD" w:rsidRPr="006C24BD">
        <w:rPr>
          <w:rFonts w:cs="Arial"/>
        </w:rPr>
        <w:t xml:space="preserve">um estudo de viabilidade </w:t>
      </w:r>
      <w:r w:rsidR="00674EC6" w:rsidRPr="00674EC6">
        <w:rPr>
          <w:rFonts w:cs="Arial"/>
        </w:rPr>
        <w:t>sobre a possibilidade de troca das atuais lâmpadas de todos os postes da iluminação pública da Rua das Crisandálias, no Parque Santo Antonio, por lâmpadas LED</w:t>
      </w:r>
      <w:r w:rsidR="008728A8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5614C">
        <w:rPr>
          <w:rFonts w:cs="Arial"/>
        </w:rPr>
        <w:t>1</w:t>
      </w:r>
      <w:r w:rsidR="00654E7B">
        <w:rPr>
          <w:rFonts w:cs="Arial"/>
        </w:rPr>
        <w:t>9</w:t>
      </w:r>
      <w:r w:rsidR="000D74F5">
        <w:rPr>
          <w:rFonts w:cs="Arial"/>
        </w:rPr>
        <w:t xml:space="preserve"> de </w:t>
      </w:r>
      <w:r w:rsidR="0045614C">
        <w:rPr>
          <w:rFonts w:cs="Arial"/>
        </w:rPr>
        <w:t>maio</w:t>
      </w:r>
      <w:r w:rsidR="000D74F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5D429C" w:rsidRDefault="00584E86" w:rsidP="00584E86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84E86" w:rsidRPr="005D429C" w:rsidRDefault="00584E86" w:rsidP="00584E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</w:p>
    <w:p w:rsidR="0066207E" w:rsidRDefault="00584E86" w:rsidP="0045614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6207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D66" w:rsidRDefault="00E41D66">
      <w:r>
        <w:separator/>
      </w:r>
    </w:p>
  </w:endnote>
  <w:endnote w:type="continuationSeparator" w:id="0">
    <w:p w:rsidR="00E41D66" w:rsidRDefault="00E4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D66" w:rsidRDefault="00E41D66">
      <w:r>
        <w:separator/>
      </w:r>
    </w:p>
  </w:footnote>
  <w:footnote w:type="continuationSeparator" w:id="0">
    <w:p w:rsidR="00E41D66" w:rsidRDefault="00E4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C6657">
      <w:rPr>
        <w:rFonts w:cs="Arial"/>
        <w:b/>
        <w:sz w:val="20"/>
        <w:szCs w:val="20"/>
        <w:u w:val="single"/>
      </w:rPr>
      <w:t>1032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42349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7C9E" w:rsidRDefault="00F67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2552B"/>
    <w:rsid w:val="00034A23"/>
    <w:rsid w:val="00043B26"/>
    <w:rsid w:val="00047EFF"/>
    <w:rsid w:val="00056288"/>
    <w:rsid w:val="00075794"/>
    <w:rsid w:val="000866C7"/>
    <w:rsid w:val="00086F0A"/>
    <w:rsid w:val="000921C3"/>
    <w:rsid w:val="00094490"/>
    <w:rsid w:val="000958D5"/>
    <w:rsid w:val="00097CAE"/>
    <w:rsid w:val="000C360E"/>
    <w:rsid w:val="000C5D2B"/>
    <w:rsid w:val="000D6D77"/>
    <w:rsid w:val="000D74F5"/>
    <w:rsid w:val="000E1192"/>
    <w:rsid w:val="000E4B8C"/>
    <w:rsid w:val="000F1C08"/>
    <w:rsid w:val="000F6251"/>
    <w:rsid w:val="00103135"/>
    <w:rsid w:val="00105522"/>
    <w:rsid w:val="00116AC8"/>
    <w:rsid w:val="00122BFF"/>
    <w:rsid w:val="00140991"/>
    <w:rsid w:val="0014591F"/>
    <w:rsid w:val="00150EE2"/>
    <w:rsid w:val="001540CC"/>
    <w:rsid w:val="001564C9"/>
    <w:rsid w:val="00172E81"/>
    <w:rsid w:val="00174232"/>
    <w:rsid w:val="001772CE"/>
    <w:rsid w:val="00181CD2"/>
    <w:rsid w:val="001840AD"/>
    <w:rsid w:val="001868A9"/>
    <w:rsid w:val="001A09F2"/>
    <w:rsid w:val="001B0773"/>
    <w:rsid w:val="001B649B"/>
    <w:rsid w:val="001B6AF9"/>
    <w:rsid w:val="001C3E9C"/>
    <w:rsid w:val="001C48AC"/>
    <w:rsid w:val="001C7A18"/>
    <w:rsid w:val="001E01CA"/>
    <w:rsid w:val="001F13C3"/>
    <w:rsid w:val="001F33CF"/>
    <w:rsid w:val="00203D65"/>
    <w:rsid w:val="00204A6A"/>
    <w:rsid w:val="00204ED7"/>
    <w:rsid w:val="00212E2C"/>
    <w:rsid w:val="00215D43"/>
    <w:rsid w:val="00230859"/>
    <w:rsid w:val="00253C82"/>
    <w:rsid w:val="0025676E"/>
    <w:rsid w:val="00284653"/>
    <w:rsid w:val="00287DFD"/>
    <w:rsid w:val="0029358B"/>
    <w:rsid w:val="002A63FE"/>
    <w:rsid w:val="002A7434"/>
    <w:rsid w:val="002B40CA"/>
    <w:rsid w:val="002C1100"/>
    <w:rsid w:val="002C4B2B"/>
    <w:rsid w:val="002C5C70"/>
    <w:rsid w:val="002D24ED"/>
    <w:rsid w:val="002D2F04"/>
    <w:rsid w:val="002D3D9E"/>
    <w:rsid w:val="002F02DB"/>
    <w:rsid w:val="002F11FD"/>
    <w:rsid w:val="0030168E"/>
    <w:rsid w:val="003056C1"/>
    <w:rsid w:val="00310011"/>
    <w:rsid w:val="00311186"/>
    <w:rsid w:val="00317C1A"/>
    <w:rsid w:val="00323F0F"/>
    <w:rsid w:val="00331755"/>
    <w:rsid w:val="00342349"/>
    <w:rsid w:val="00347D5E"/>
    <w:rsid w:val="003638CC"/>
    <w:rsid w:val="003719BE"/>
    <w:rsid w:val="003765B9"/>
    <w:rsid w:val="003770FF"/>
    <w:rsid w:val="00381797"/>
    <w:rsid w:val="003846C7"/>
    <w:rsid w:val="003848C4"/>
    <w:rsid w:val="00385370"/>
    <w:rsid w:val="00397FF3"/>
    <w:rsid w:val="003A77BE"/>
    <w:rsid w:val="003B3963"/>
    <w:rsid w:val="003B5A4A"/>
    <w:rsid w:val="003C5B7B"/>
    <w:rsid w:val="003D7AA9"/>
    <w:rsid w:val="003E188F"/>
    <w:rsid w:val="003F427F"/>
    <w:rsid w:val="00406B4C"/>
    <w:rsid w:val="00412795"/>
    <w:rsid w:val="00417100"/>
    <w:rsid w:val="0043610D"/>
    <w:rsid w:val="00436B1E"/>
    <w:rsid w:val="00451BDA"/>
    <w:rsid w:val="0045614C"/>
    <w:rsid w:val="004566AD"/>
    <w:rsid w:val="0048402E"/>
    <w:rsid w:val="004846B1"/>
    <w:rsid w:val="00487D64"/>
    <w:rsid w:val="00493115"/>
    <w:rsid w:val="004A16DD"/>
    <w:rsid w:val="004B16D7"/>
    <w:rsid w:val="004B69C5"/>
    <w:rsid w:val="004C2C30"/>
    <w:rsid w:val="004C6C78"/>
    <w:rsid w:val="004D32C5"/>
    <w:rsid w:val="004E06ED"/>
    <w:rsid w:val="004E46DA"/>
    <w:rsid w:val="004E60A1"/>
    <w:rsid w:val="004F05AE"/>
    <w:rsid w:val="004F39E9"/>
    <w:rsid w:val="004F690D"/>
    <w:rsid w:val="004F6A11"/>
    <w:rsid w:val="00505357"/>
    <w:rsid w:val="00505FD8"/>
    <w:rsid w:val="005119A8"/>
    <w:rsid w:val="0051367E"/>
    <w:rsid w:val="0051495C"/>
    <w:rsid w:val="00524669"/>
    <w:rsid w:val="00533862"/>
    <w:rsid w:val="00540B1F"/>
    <w:rsid w:val="00564368"/>
    <w:rsid w:val="0056473F"/>
    <w:rsid w:val="00570D8A"/>
    <w:rsid w:val="005774FC"/>
    <w:rsid w:val="0058109A"/>
    <w:rsid w:val="005846A3"/>
    <w:rsid w:val="00584E86"/>
    <w:rsid w:val="005868AE"/>
    <w:rsid w:val="005A01D0"/>
    <w:rsid w:val="005A03FA"/>
    <w:rsid w:val="005A5305"/>
    <w:rsid w:val="005B3D21"/>
    <w:rsid w:val="005C3938"/>
    <w:rsid w:val="005C6657"/>
    <w:rsid w:val="005D5519"/>
    <w:rsid w:val="005D702D"/>
    <w:rsid w:val="005E138D"/>
    <w:rsid w:val="005E2769"/>
    <w:rsid w:val="00600342"/>
    <w:rsid w:val="006041AC"/>
    <w:rsid w:val="006165FD"/>
    <w:rsid w:val="00624472"/>
    <w:rsid w:val="00630874"/>
    <w:rsid w:val="00635F7E"/>
    <w:rsid w:val="0063780F"/>
    <w:rsid w:val="006426AE"/>
    <w:rsid w:val="00651B00"/>
    <w:rsid w:val="00652057"/>
    <w:rsid w:val="00654E7B"/>
    <w:rsid w:val="0066207E"/>
    <w:rsid w:val="006716CD"/>
    <w:rsid w:val="00674EC6"/>
    <w:rsid w:val="00674F7D"/>
    <w:rsid w:val="00681021"/>
    <w:rsid w:val="00682E6E"/>
    <w:rsid w:val="00690D1E"/>
    <w:rsid w:val="00691975"/>
    <w:rsid w:val="00691CF5"/>
    <w:rsid w:val="0069312F"/>
    <w:rsid w:val="00693521"/>
    <w:rsid w:val="00693707"/>
    <w:rsid w:val="00694D41"/>
    <w:rsid w:val="006A370D"/>
    <w:rsid w:val="006B0B8E"/>
    <w:rsid w:val="006B7B64"/>
    <w:rsid w:val="006C24BD"/>
    <w:rsid w:val="006C59BC"/>
    <w:rsid w:val="006D6F7D"/>
    <w:rsid w:val="006E6581"/>
    <w:rsid w:val="006E79D0"/>
    <w:rsid w:val="006E7E66"/>
    <w:rsid w:val="006F21EE"/>
    <w:rsid w:val="006F4E64"/>
    <w:rsid w:val="006F7B0A"/>
    <w:rsid w:val="00711DA0"/>
    <w:rsid w:val="00715F74"/>
    <w:rsid w:val="00725205"/>
    <w:rsid w:val="00725E66"/>
    <w:rsid w:val="007274B8"/>
    <w:rsid w:val="00727CDB"/>
    <w:rsid w:val="0073407F"/>
    <w:rsid w:val="007457BB"/>
    <w:rsid w:val="00755DA9"/>
    <w:rsid w:val="00760B49"/>
    <w:rsid w:val="00773805"/>
    <w:rsid w:val="00775A1B"/>
    <w:rsid w:val="0078021D"/>
    <w:rsid w:val="007838DC"/>
    <w:rsid w:val="00790509"/>
    <w:rsid w:val="00790911"/>
    <w:rsid w:val="007A5B14"/>
    <w:rsid w:val="007C6188"/>
    <w:rsid w:val="007D2A84"/>
    <w:rsid w:val="007D39FD"/>
    <w:rsid w:val="007D728C"/>
    <w:rsid w:val="007E3F69"/>
    <w:rsid w:val="007E45E6"/>
    <w:rsid w:val="007F75CA"/>
    <w:rsid w:val="0080197E"/>
    <w:rsid w:val="00804F23"/>
    <w:rsid w:val="00810024"/>
    <w:rsid w:val="00820C13"/>
    <w:rsid w:val="00833E7C"/>
    <w:rsid w:val="00843767"/>
    <w:rsid w:val="008474F2"/>
    <w:rsid w:val="0085126C"/>
    <w:rsid w:val="008549AF"/>
    <w:rsid w:val="00870972"/>
    <w:rsid w:val="008728A8"/>
    <w:rsid w:val="00876902"/>
    <w:rsid w:val="00877E50"/>
    <w:rsid w:val="00881A74"/>
    <w:rsid w:val="00883CBE"/>
    <w:rsid w:val="008909A4"/>
    <w:rsid w:val="008A0BA0"/>
    <w:rsid w:val="008A0EB2"/>
    <w:rsid w:val="008C33AB"/>
    <w:rsid w:val="008C72B7"/>
    <w:rsid w:val="008D0699"/>
    <w:rsid w:val="008F1E6B"/>
    <w:rsid w:val="008F7625"/>
    <w:rsid w:val="00922964"/>
    <w:rsid w:val="009561DE"/>
    <w:rsid w:val="009579A2"/>
    <w:rsid w:val="009768E6"/>
    <w:rsid w:val="009A2ABD"/>
    <w:rsid w:val="009B207E"/>
    <w:rsid w:val="009B32F8"/>
    <w:rsid w:val="009C6F58"/>
    <w:rsid w:val="009D0F6E"/>
    <w:rsid w:val="009D50D4"/>
    <w:rsid w:val="009D512F"/>
    <w:rsid w:val="009D6EE6"/>
    <w:rsid w:val="009E1F05"/>
    <w:rsid w:val="009E5B5D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3F9"/>
    <w:rsid w:val="00AE447C"/>
    <w:rsid w:val="00B05CE8"/>
    <w:rsid w:val="00B06B4B"/>
    <w:rsid w:val="00B10E9F"/>
    <w:rsid w:val="00B16C72"/>
    <w:rsid w:val="00B217B8"/>
    <w:rsid w:val="00B34959"/>
    <w:rsid w:val="00B43490"/>
    <w:rsid w:val="00B52AB1"/>
    <w:rsid w:val="00B57E0F"/>
    <w:rsid w:val="00B6426A"/>
    <w:rsid w:val="00B67EB4"/>
    <w:rsid w:val="00B74257"/>
    <w:rsid w:val="00B75CEF"/>
    <w:rsid w:val="00BA1565"/>
    <w:rsid w:val="00BB0AB4"/>
    <w:rsid w:val="00BB3F3E"/>
    <w:rsid w:val="00BB6A1D"/>
    <w:rsid w:val="00BC123C"/>
    <w:rsid w:val="00BC1543"/>
    <w:rsid w:val="00BC44DF"/>
    <w:rsid w:val="00BC58F1"/>
    <w:rsid w:val="00BD1F36"/>
    <w:rsid w:val="00BD3C47"/>
    <w:rsid w:val="00BE1B39"/>
    <w:rsid w:val="00BF791A"/>
    <w:rsid w:val="00C06926"/>
    <w:rsid w:val="00C06BEA"/>
    <w:rsid w:val="00C15545"/>
    <w:rsid w:val="00C36E68"/>
    <w:rsid w:val="00C41159"/>
    <w:rsid w:val="00C42806"/>
    <w:rsid w:val="00C44D39"/>
    <w:rsid w:val="00C45509"/>
    <w:rsid w:val="00C4757C"/>
    <w:rsid w:val="00C7080A"/>
    <w:rsid w:val="00C7096C"/>
    <w:rsid w:val="00C71EDF"/>
    <w:rsid w:val="00C75039"/>
    <w:rsid w:val="00C76263"/>
    <w:rsid w:val="00C94949"/>
    <w:rsid w:val="00CA3DE1"/>
    <w:rsid w:val="00CA759E"/>
    <w:rsid w:val="00CB2BAB"/>
    <w:rsid w:val="00CB45A8"/>
    <w:rsid w:val="00CC067E"/>
    <w:rsid w:val="00CC1F30"/>
    <w:rsid w:val="00CD06BD"/>
    <w:rsid w:val="00CD447B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7AC4"/>
    <w:rsid w:val="00D8365B"/>
    <w:rsid w:val="00DA186C"/>
    <w:rsid w:val="00DB23E5"/>
    <w:rsid w:val="00DB48F6"/>
    <w:rsid w:val="00DD024E"/>
    <w:rsid w:val="00DD5C1F"/>
    <w:rsid w:val="00DD7D6D"/>
    <w:rsid w:val="00DE209F"/>
    <w:rsid w:val="00DE23A3"/>
    <w:rsid w:val="00DE288B"/>
    <w:rsid w:val="00DE50DD"/>
    <w:rsid w:val="00DF3122"/>
    <w:rsid w:val="00E0249F"/>
    <w:rsid w:val="00E07978"/>
    <w:rsid w:val="00E11F92"/>
    <w:rsid w:val="00E14F37"/>
    <w:rsid w:val="00E20096"/>
    <w:rsid w:val="00E21B52"/>
    <w:rsid w:val="00E231D8"/>
    <w:rsid w:val="00E23349"/>
    <w:rsid w:val="00E3022D"/>
    <w:rsid w:val="00E37F46"/>
    <w:rsid w:val="00E41D66"/>
    <w:rsid w:val="00E51448"/>
    <w:rsid w:val="00E527D0"/>
    <w:rsid w:val="00E60781"/>
    <w:rsid w:val="00E66CFD"/>
    <w:rsid w:val="00E721EC"/>
    <w:rsid w:val="00E86C30"/>
    <w:rsid w:val="00E90791"/>
    <w:rsid w:val="00E90C30"/>
    <w:rsid w:val="00EB04D6"/>
    <w:rsid w:val="00EC4F8C"/>
    <w:rsid w:val="00ED0C83"/>
    <w:rsid w:val="00ED2065"/>
    <w:rsid w:val="00ED4D34"/>
    <w:rsid w:val="00F16F74"/>
    <w:rsid w:val="00F20E25"/>
    <w:rsid w:val="00F22FC9"/>
    <w:rsid w:val="00F27895"/>
    <w:rsid w:val="00F420E5"/>
    <w:rsid w:val="00F5150F"/>
    <w:rsid w:val="00F61A60"/>
    <w:rsid w:val="00F65C85"/>
    <w:rsid w:val="00F67C9E"/>
    <w:rsid w:val="00F707A7"/>
    <w:rsid w:val="00F73DA3"/>
    <w:rsid w:val="00FA09E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5AD60-42C1-4F5D-8AE4-14A3D2C50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2020-03-16T12:28:00Z</cp:lastPrinted>
  <dcterms:created xsi:type="dcterms:W3CDTF">2021-05-14T18:17:00Z</dcterms:created>
  <dcterms:modified xsi:type="dcterms:W3CDTF">2021-05-14T18:19:00Z</dcterms:modified>
</cp:coreProperties>
</file>